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8AB9D">
      <w:pPr>
        <w:ind w:firstLine="1320" w:firstLineChars="300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在学期间研究成果使用承诺书</w:t>
      </w:r>
    </w:p>
    <w:p w14:paraId="3CBD4359">
      <w:pPr>
        <w:rPr>
          <w:rFonts w:hint="eastAsia"/>
        </w:rPr>
      </w:pPr>
    </w:p>
    <w:p w14:paraId="03E35541">
      <w:pPr>
        <w:rPr>
          <w:rFonts w:hint="eastAsia"/>
        </w:rPr>
      </w:pPr>
    </w:p>
    <w:p w14:paraId="42E34020">
      <w:pPr>
        <w:rPr>
          <w:rFonts w:hint="eastAsia"/>
        </w:rPr>
      </w:pPr>
    </w:p>
    <w:p w14:paraId="56D38F63"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本学位论文作者完全了解学校有关保留、使用学位论文的规定，即：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赤峰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大学</w:t>
      </w:r>
      <w:r>
        <w:rPr>
          <w:rFonts w:hint="eastAsia" w:ascii="宋体" w:hAnsi="宋体" w:eastAsia="宋体" w:cs="宋体"/>
          <w:sz w:val="30"/>
          <w:szCs w:val="30"/>
        </w:rPr>
        <w:t>有权将学位论文的全部内容或部分保留并向国家有关机构、部门送交学位论文的复印件和磁盘，允许编入有关数据库进行检索，也可以采用影印、缩印或其他复制手段保存、汇编学位论文。为保护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学校</w:t>
      </w:r>
      <w:r>
        <w:rPr>
          <w:rFonts w:hint="eastAsia" w:ascii="宋体" w:hAnsi="宋体" w:eastAsia="宋体" w:cs="宋体"/>
          <w:sz w:val="30"/>
          <w:szCs w:val="30"/>
        </w:rPr>
        <w:t>和导师的知识产权，作者在学期间取得的研究成果属于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赤峰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大学</w:t>
      </w:r>
      <w:r>
        <w:rPr>
          <w:rFonts w:hint="eastAsia" w:ascii="宋体" w:hAnsi="宋体" w:eastAsia="宋体" w:cs="宋体"/>
          <w:sz w:val="30"/>
          <w:szCs w:val="30"/>
        </w:rPr>
        <w:t>。作者今后使用涉及在学期间主要研究内容或研究成果，须征得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赤峰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大学</w:t>
      </w:r>
      <w:r>
        <w:rPr>
          <w:rFonts w:hint="eastAsia" w:ascii="宋体" w:hAnsi="宋体" w:eastAsia="宋体" w:cs="宋体"/>
          <w:sz w:val="30"/>
          <w:szCs w:val="30"/>
        </w:rPr>
        <w:t>就读期间导师的同意；若用于发表论文，版权单位必须署名为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赤峰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大学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</w:rPr>
        <w:t>方可投稿或公开发表。</w:t>
      </w:r>
    </w:p>
    <w:p w14:paraId="2ECFB437">
      <w:pPr>
        <w:rPr>
          <w:rFonts w:hint="eastAsia" w:ascii="宋体" w:hAnsi="宋体" w:eastAsia="宋体" w:cs="宋体"/>
          <w:sz w:val="30"/>
          <w:szCs w:val="30"/>
        </w:rPr>
      </w:pPr>
    </w:p>
    <w:p w14:paraId="111D8904">
      <w:pPr>
        <w:rPr>
          <w:rFonts w:hint="eastAsia" w:ascii="宋体" w:hAnsi="宋体" w:eastAsia="宋体" w:cs="宋体"/>
          <w:sz w:val="30"/>
          <w:szCs w:val="30"/>
        </w:rPr>
      </w:pPr>
    </w:p>
    <w:p w14:paraId="4EA04ADE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学位论文作者签名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：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         指导教师签名：</w:t>
      </w:r>
    </w:p>
    <w:p w14:paraId="45C87958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日期：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                  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00434D"/>
    <w:rsid w:val="2400434D"/>
    <w:rsid w:val="6D535020"/>
    <w:rsid w:val="7C4E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258</Words>
  <Characters>258</Characters>
  <Lines>0</Lines>
  <Paragraphs>0</Paragraphs>
  <TotalTime>4</TotalTime>
  <ScaleCrop>false</ScaleCrop>
  <LinksUpToDate>false</LinksUpToDate>
  <CharactersWithSpaces>300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2018-06-20T08:27:00Z</dcterms:created>
  <dc:creator>Administrator</dc:creator>
  <cp:lastModifiedBy>翔(^.^)</cp:lastModifiedBy>
  <dcterms:modified xsi:type="dcterms:W3CDTF">2026-05-15T09:02:36Z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eyJoZGlkIjoiZGZlZDUxZWQwNmVmZGM2ZjdjNzEwZmE2NmU3NjdiYzIiLCJ1c2VySWQiOiIzMDg5NDU2MzEifQ==</vt:lpwstr>
  </property>
  <property fmtid="{D5CDD505-2E9C-101B-9397-08002B2CF9AE}" pid="4" name="ICV">
    <vt:lpwstr>EDB28E721A124398B44B899097F600BB_13</vt:lpwstr>
  </property>
</Properties>
</file>